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การขออนุญาตและการต่อใบอนุญาตดำเนินการทดสอบมาตรฐานฝีมือแรงงานแห่งชาติ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การขออนุญาตและการต่อใบอนุญาตดำเนินการทดสอบมาตรฐานฝีมือแรงงานแห่งชาติ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70C47435" w:rsidR="003F4A0D" w:rsidRPr="000C2AAC" w:rsidRDefault="003F4A0D" w:rsidP="00661D8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661D8E" w:rsidRPr="00661D8E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ส่วนกลางที่ตั้งอยู่ในภูมิภาค (ตามกฎกระทรวง)</w:t>
      </w:r>
      <w:r w:rsidR="00661D8E" w:rsidRPr="00661D8E">
        <w:rPr>
          <w:rFonts w:asciiTheme="minorBidi" w:hAnsiTheme="minorBidi" w:cs="Cordia New"/>
          <w:noProof/>
          <w:sz w:val="32"/>
          <w:szCs w:val="32"/>
        </w:rPr>
        <w:t xml:space="preserve">, </w:t>
      </w:r>
      <w:r w:rsidR="00661D8E" w:rsidRPr="00661D8E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จังหวัดปราจีนบุรี</w:t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ส่งเสริมการพัฒนาฝีมือแรงงาน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2545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การขออนุญาตและการต่อใบอนุญาตดำเนินการทดสอบมาตรฐานฝีมือแรงงานแห่งชาติ </w:t>
      </w:r>
      <w:r w:rsidR="00094F82" w:rsidRPr="000C2AAC">
        <w:rPr>
          <w:rFonts w:asciiTheme="minorBidi" w:hAnsiTheme="minorBidi"/>
          <w:noProof/>
          <w:sz w:val="32"/>
          <w:szCs w:val="32"/>
        </w:rPr>
        <w:t>25/05/2558 10:04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661D8E" w:rsidRPr="000C2AAC" w14:paraId="5F1398AA" w14:textId="77777777" w:rsidTr="009B7715">
        <w:tc>
          <w:tcPr>
            <w:tcW w:w="675" w:type="dxa"/>
          </w:tcPr>
          <w:p w14:paraId="08D93DD3" w14:textId="1246EECB" w:rsidR="00661D8E" w:rsidRPr="000C2AAC" w:rsidRDefault="00661D8E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8171085" w14:textId="77777777" w:rsidR="00661D8E" w:rsidRPr="000C2AAC" w:rsidRDefault="00661D8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17E193D0" w14:textId="77777777" w:rsidR="00661D8E" w:rsidRPr="000C2AAC" w:rsidRDefault="00661D8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43F04FB4" w:rsidR="00661D8E" w:rsidRPr="000C2AAC" w:rsidRDefault="00661D8E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14:paraId="3A897674" w14:textId="77777777" w:rsidTr="009B7715">
        <w:tc>
          <w:tcPr>
            <w:tcW w:w="675" w:type="dxa"/>
          </w:tcPr>
          <w:p w14:paraId="72070105" w14:textId="2A2C843A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0782A891" w14:textId="3BAB0005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587E06BC" w14:textId="77777777" w:rsidTr="009B7715">
        <w:tc>
          <w:tcPr>
            <w:tcW w:w="675" w:type="dxa"/>
          </w:tcPr>
          <w:p w14:paraId="46920753" w14:textId="19F7ED0E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53FAD303" w14:textId="08D978B2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7F2129DB" w14:textId="77777777" w:rsidTr="009B7715">
        <w:tc>
          <w:tcPr>
            <w:tcW w:w="675" w:type="dxa"/>
          </w:tcPr>
          <w:p w14:paraId="75D542AB" w14:textId="61DFBD52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50C05F9F" w14:textId="574DE1E4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ประกอบการใดหรือผู้ใดมีความประสงค์จะดำเนินการทดสอบมาตรฐานฝีมือแรงงานแห่งชาติจะต้องมีเอกสารรับรองว่าเป็นผู้มีใบอนุญาตเป็นผู้ดำเนินการทดสอบมาตรฐานฝีมือแรงงานแห่งชาติ การออกใบอนุญาตให้เป็นผู้ดำเนินการทดสอบมาตรฐานฝีมือแรงงานแห่งชาติ การออกใบอนุญาตให้เป็นผู้ดำเนินการทดสอบมาตรฐานฝีมือแรงงาน เป็นไปตามระเบียบการพิจารณาอนุญาตเป็นผู้ดำเนินการทดสอบฝีมือแรงงานแห่งชาติ และพระราชบัญญัติส่งเสริมการพัฒนาฝีมือแรงงาน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>24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เว็บไซต์กรมพัมนาฝีมือแรงงาน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 xml:space="preserve">www.dsd.go.th)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และประกาศคณะกรรมการส่งเสริมการพัฒนาฝีมือแรงงาน เรื่องหลักเกณฑ์ วิธีการ และเงื่อนไขในการออกใบอนุญาตเป็นผู้ดำเนินการทดสอบมาตรฐาน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ผู้ใดมีความประสงค์เป็นผู้ดำเนินการทดสอบ สามารถยื่นคำขอต่อนายทะเบียนพร้อมด้วยเอกสารหลักฐานตามที่กำหนดไว้ในแบบ มฐ</w:t>
      </w:r>
      <w:r w:rsidRPr="000C2AAC">
        <w:rPr>
          <w:rFonts w:asciiTheme="minorBidi" w:hAnsiTheme="minorBidi"/>
          <w:noProof/>
          <w:sz w:val="32"/>
          <w:szCs w:val="32"/>
        </w:rPr>
        <w:t xml:space="preserve">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มฐ</w:t>
      </w:r>
      <w:r w:rsidRPr="000C2AAC">
        <w:rPr>
          <w:rFonts w:asciiTheme="minorBidi" w:hAnsiTheme="minorBidi"/>
          <w:noProof/>
          <w:sz w:val="32"/>
          <w:szCs w:val="32"/>
        </w:rPr>
        <w:t xml:space="preserve">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และมฐ</w:t>
      </w:r>
      <w:r w:rsidRPr="000C2AAC">
        <w:rPr>
          <w:rFonts w:asciiTheme="minorBidi" w:hAnsiTheme="minorBidi"/>
          <w:noProof/>
          <w:sz w:val="32"/>
          <w:szCs w:val="32"/>
        </w:rPr>
        <w:t>.3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ผู้มีความประสงค์ยื่นคำขอและตรวจสอบความถูกต้องครบถ้วน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ของเอกสาร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F069D16" w14:textId="77777777" w:rsidTr="00313D38">
        <w:tc>
          <w:tcPr>
            <w:tcW w:w="675" w:type="dxa"/>
            <w:vAlign w:val="center"/>
          </w:tcPr>
          <w:p w14:paraId="364FA142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7EA2DA1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DE54C5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0AF3B37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เจ้าหน้าที่นัดหมายคณะทำงานตรวจสอบ และผู้ยื่นคำขอ  เจ้าหน้าที่ตรวจสอบความพร้อมของสถานที่ เครื่องจักร เครื่องมือและ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อุปกรณ์ และแจ้งผลการตรวจสอบ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 ไม่ผ่านการตรวจสอบ ต้องทำการแก้ไขปรับปรุง ขึ้นอยู่กับ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ความพร้อมของผู้ยื่นคำขอเพื่อกำหนดวันเข้าตรวจสอบอีกครั้ง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1D7F85FF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044596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1925E4F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5DCD7B78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FFD62F0" w14:textId="77777777" w:rsidTr="00313D38">
        <w:tc>
          <w:tcPr>
            <w:tcW w:w="675" w:type="dxa"/>
            <w:vAlign w:val="center"/>
          </w:tcPr>
          <w:p w14:paraId="2BC51D73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407910E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1549C7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603DEB8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สรุปผลการตรวจสอบ</w:t>
            </w:r>
          </w:p>
          <w:p w14:paraId="6D840FFC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E6619E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DFC875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4BE1C989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BA99A4A" w14:textId="77777777" w:rsidTr="00313D38">
        <w:tc>
          <w:tcPr>
            <w:tcW w:w="675" w:type="dxa"/>
            <w:vAlign w:val="center"/>
          </w:tcPr>
          <w:p w14:paraId="26C966A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77504B8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คณะกรรมการมีมติ</w:t>
            </w:r>
          </w:p>
          <w:p w14:paraId="7F42C2B5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F349EFA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แจ้งผลการตรวจสอบ ออก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ใบอนุญาตกรณีผ่านการพิจารณา</w:t>
            </w:r>
          </w:p>
          <w:p w14:paraId="60C3B52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F09C5A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4F076C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แรงงาน</w:t>
            </w:r>
          </w:p>
        </w:tc>
        <w:tc>
          <w:tcPr>
            <w:tcW w:w="1799" w:type="dxa"/>
          </w:tcPr>
          <w:p w14:paraId="580890D8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หมายเหตุ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ใบอนุญาตมีอายุ ครั้งละ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 ต่อใบอนุญาตให้ยื่นเอกสารเช่นเดียวกับการขอใบอนุญาต และสามารถยื่นเอกสารการต่ออายุ ก่อนการสิ้นอายุใบอนุญาต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แบบคำขอรับอนุญาตเป็นผู้ดำเนินการทดสอบมาตรฐานฝีมือแรงงานแห่งชาติ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6C7695E" w14:textId="77777777" w:rsidTr="004E651F">
        <w:tc>
          <w:tcPr>
            <w:tcW w:w="675" w:type="dxa"/>
            <w:vAlign w:val="center"/>
          </w:tcPr>
          <w:p w14:paraId="1490F15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7872BA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รายชื่อสาขาอาชีพที่ขอดำเนินการทดสอบมาตรฐานฝีมือแรงงานแห่งชาติ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.2)</w:t>
            </w:r>
          </w:p>
        </w:tc>
        <w:tc>
          <w:tcPr>
            <w:tcW w:w="1843" w:type="dxa"/>
          </w:tcPr>
          <w:p w14:paraId="37A2CD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7BBE48C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DF9E3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6A0AD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D209A2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2464412" w14:textId="77777777" w:rsidTr="004E651F">
        <w:tc>
          <w:tcPr>
            <w:tcW w:w="675" w:type="dxa"/>
            <w:vAlign w:val="center"/>
          </w:tcPr>
          <w:p w14:paraId="6B221DC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6DC507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รายชื่อผู้ทดสอบมาตรฐานฝีมือแรงงานแห่งชาติ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.3)</w:t>
            </w:r>
          </w:p>
        </w:tc>
        <w:tc>
          <w:tcPr>
            <w:tcW w:w="1843" w:type="dxa"/>
          </w:tcPr>
          <w:p w14:paraId="1D0735C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38A7D4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982145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E52137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DC24E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  <w:bookmarkStart w:id="0" w:name="_GoBack"/>
            <w:bookmarkEnd w:id="0"/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661D8E" w:rsidRPr="000C2AAC" w14:paraId="0D7DA369" w14:textId="77777777" w:rsidTr="004762EF">
        <w:tc>
          <w:tcPr>
            <w:tcW w:w="534" w:type="dxa"/>
          </w:tcPr>
          <w:p w14:paraId="4312664B" w14:textId="77777777" w:rsidR="00661D8E" w:rsidRPr="000C2AAC" w:rsidRDefault="00661D8E" w:rsidP="004762E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3EB247D" w14:textId="77777777" w:rsidR="00661D8E" w:rsidRPr="000C2AAC" w:rsidRDefault="00661D8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5EE38FB2" w14:textId="77777777" w:rsidR="00661D8E" w:rsidRPr="000C2AAC" w:rsidRDefault="00661D8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lastRenderedPageBreak/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5B0C9A05" w14:textId="77777777" w:rsidR="00661D8E" w:rsidRPr="000C2AAC" w:rsidRDefault="00661D8E" w:rsidP="004762E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250B5B1F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37AD2131" w14:textId="27F2B4B5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4C57CFB" w14:textId="77777777" w:rsidR="00F064C0" w:rsidRDefault="00F064C0" w:rsidP="008C1396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มฐ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ถึง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  <w:p w14:paraId="275866DA" w14:textId="77777777" w:rsidR="00661D8E" w:rsidRDefault="00661D8E" w:rsidP="008C1396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  <w:p w14:paraId="056E7F7B" w14:textId="77777777" w:rsidR="00661D8E" w:rsidRDefault="00661D8E" w:rsidP="008C1396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  <w:p w14:paraId="2EFAD299" w14:textId="77777777" w:rsidR="00661D8E" w:rsidRPr="000C2AAC" w:rsidRDefault="00661D8E" w:rsidP="008C1396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4598" w:type="dxa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61D8E" w:rsidRPr="000C2AAC" w14:paraId="6D0BBF17" w14:textId="77777777" w:rsidTr="00661D8E">
        <w:tc>
          <w:tcPr>
            <w:tcW w:w="1418" w:type="dxa"/>
          </w:tcPr>
          <w:p w14:paraId="71CC28E5" w14:textId="77777777" w:rsidR="00661D8E" w:rsidRPr="000C2AAC" w:rsidRDefault="00661D8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72C55702" w14:textId="052B7928" w:rsidR="00661D8E" w:rsidRPr="00503140" w:rsidRDefault="00661D8E" w:rsidP="008C1396"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661D8E" w:rsidRPr="000C2AAC" w14:paraId="3FCBCAB2" w14:textId="77777777" w:rsidTr="00661D8E">
        <w:tc>
          <w:tcPr>
            <w:tcW w:w="1418" w:type="dxa"/>
          </w:tcPr>
          <w:p w14:paraId="76AEC54C" w14:textId="77777777" w:rsidR="00661D8E" w:rsidRPr="000C2AAC" w:rsidRDefault="00661D8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1BD33151" w14:textId="6FD3AE59" w:rsidR="00661D8E" w:rsidRPr="00503140" w:rsidRDefault="00661D8E" w:rsidP="008C1396">
            <w:pPr>
              <w:rPr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661D8E" w:rsidRPr="000C2AAC" w14:paraId="4A1DF6A2" w14:textId="77777777" w:rsidTr="00661D8E">
        <w:tc>
          <w:tcPr>
            <w:tcW w:w="1418" w:type="dxa"/>
          </w:tcPr>
          <w:p w14:paraId="082BD70C" w14:textId="77777777" w:rsidR="00661D8E" w:rsidRPr="000C2AAC" w:rsidRDefault="00661D8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777BB521" w14:textId="26D47CBA" w:rsidR="00661D8E" w:rsidRPr="00503140" w:rsidRDefault="00661D8E" w:rsidP="008C1396">
            <w:pPr>
              <w:rPr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661D8E" w:rsidRPr="000C2AAC" w14:paraId="105C0B62" w14:textId="77777777" w:rsidTr="00661D8E">
        <w:tc>
          <w:tcPr>
            <w:tcW w:w="1418" w:type="dxa"/>
          </w:tcPr>
          <w:p w14:paraId="7A8B8EDF" w14:textId="77777777" w:rsidR="00661D8E" w:rsidRPr="000C2AAC" w:rsidRDefault="00661D8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4753327C" w14:textId="40C1B0BB" w:rsidR="00661D8E" w:rsidRPr="00503140" w:rsidRDefault="00661D8E" w:rsidP="008C1396">
            <w:pPr>
              <w:rPr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</w:tr>
      <w:tr w:rsidR="00661D8E" w:rsidRPr="000C2AAC" w14:paraId="6BB94F10" w14:textId="77777777" w:rsidTr="00661D8E">
        <w:tc>
          <w:tcPr>
            <w:tcW w:w="1418" w:type="dxa"/>
          </w:tcPr>
          <w:p w14:paraId="362D6899" w14:textId="77777777" w:rsidR="00661D8E" w:rsidRPr="000C2AAC" w:rsidRDefault="00661D8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5B8B9E3A" w14:textId="61A5C282" w:rsidR="00661D8E" w:rsidRPr="00503140" w:rsidRDefault="00661D8E" w:rsidP="008C1396">
            <w:pPr>
              <w:rPr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1516C" w14:textId="77777777" w:rsidR="00A64114" w:rsidRDefault="00A64114" w:rsidP="00C81DB8">
      <w:pPr>
        <w:spacing w:after="0" w:line="240" w:lineRule="auto"/>
      </w:pPr>
      <w:r>
        <w:separator/>
      </w:r>
    </w:p>
  </w:endnote>
  <w:endnote w:type="continuationSeparator" w:id="0">
    <w:p w14:paraId="35180F5B" w14:textId="77777777" w:rsidR="00A64114" w:rsidRDefault="00A6411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763C8" w14:textId="77777777" w:rsidR="00A64114" w:rsidRDefault="00A64114" w:rsidP="00C81DB8">
      <w:pPr>
        <w:spacing w:after="0" w:line="240" w:lineRule="auto"/>
      </w:pPr>
      <w:r>
        <w:separator/>
      </w:r>
    </w:p>
  </w:footnote>
  <w:footnote w:type="continuationSeparator" w:id="0">
    <w:p w14:paraId="7FA36CE3" w14:textId="77777777" w:rsidR="00A64114" w:rsidRDefault="00A6411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D8E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61D8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61D8E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6411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161E8-8FEE-4857-AAD2-F8A9E208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6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83</cp:revision>
  <cp:lastPrinted>2015-03-02T15:12:00Z</cp:lastPrinted>
  <dcterms:created xsi:type="dcterms:W3CDTF">2015-04-23T03:41:00Z</dcterms:created>
  <dcterms:modified xsi:type="dcterms:W3CDTF">2015-07-20T10:32:00Z</dcterms:modified>
</cp:coreProperties>
</file>